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54E3E" w:rsidRPr="00F54E3E" w:rsidTr="000A4F1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54E3E" w:rsidRPr="00F54E3E" w:rsidRDefault="00F54E3E" w:rsidP="0016721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:</w:t>
            </w:r>
            <w:r>
              <w:t xml:space="preserve"> </w:t>
            </w:r>
            <w:r w:rsidR="00167215" w:rsidRPr="00167215">
              <w:rPr>
                <w:lang w:val="en-US"/>
              </w:rPr>
              <w:t xml:space="preserve">2V </w:t>
            </w:r>
            <w:r w:rsidR="00167215" w:rsidRPr="00167215">
              <w:t>τάση</w:t>
            </w:r>
            <w:r w:rsidR="00167215" w:rsidRPr="00167215">
              <w:rPr>
                <w:lang w:val="en-US"/>
              </w:rPr>
              <w:t xml:space="preserve"> </w:t>
            </w:r>
            <w:r w:rsidR="00167215" w:rsidRPr="00167215">
              <w:t>λειτουργίας</w:t>
            </w:r>
            <w:bookmarkStart w:id="0" w:name="_GoBack"/>
            <w:bookmarkEnd w:id="0"/>
          </w:p>
        </w:tc>
      </w:tr>
      <w:tr w:rsidR="00F54E3E" w:rsidRPr="00F54E3E" w:rsidTr="000A4F1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ΠΑΡΑΠΟΜΠΗ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(ε)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F54E3E" w:rsidRPr="00F54E3E" w:rsidTr="000A4F13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61" w:type="dxa"/>
            <w:vAlign w:val="center"/>
          </w:tcPr>
          <w:p w:rsidR="00167215" w:rsidRPr="00167215" w:rsidRDefault="00167215" w:rsidP="0016721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16721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2V </w:t>
            </w:r>
            <w:r w:rsidRPr="00167215">
              <w:rPr>
                <w:rFonts w:ascii="Tahoma" w:hAnsi="Tahoma" w:cs="Tahoma"/>
                <w:color w:val="000000"/>
                <w:sz w:val="18"/>
                <w:szCs w:val="18"/>
              </w:rPr>
              <w:t>τάση</w:t>
            </w:r>
            <w:r w:rsidRPr="0016721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 xml:space="preserve"> </w:t>
            </w:r>
            <w:r w:rsidRPr="00167215">
              <w:rPr>
                <w:rFonts w:ascii="Tahoma" w:hAnsi="Tahoma" w:cs="Tahoma"/>
                <w:color w:val="000000"/>
                <w:sz w:val="18"/>
                <w:szCs w:val="18"/>
              </w:rPr>
              <w:t>λειτουργίας</w:t>
            </w:r>
            <w:r w:rsidRPr="0016721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, 1/4″ barbs 30PSI (3 Bar) pressure 15PSI vacuum range</w:t>
            </w:r>
          </w:p>
          <w:p w:rsidR="00167215" w:rsidRPr="00167215" w:rsidRDefault="00167215" w:rsidP="0016721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167215">
              <w:rPr>
                <w:rFonts w:ascii="Tahoma" w:hAnsi="Tahoma" w:cs="Tahoma"/>
                <w:color w:val="000000"/>
                <w:sz w:val="18"/>
                <w:szCs w:val="18"/>
              </w:rPr>
              <w:t>Υποπίεση</w:t>
            </w:r>
            <w:proofErr w:type="spellEnd"/>
            <w:r w:rsidRPr="00167215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(0 έως -560mmHg) και </w:t>
            </w:r>
            <w:proofErr w:type="spellStart"/>
            <w:r w:rsidRPr="00167215">
              <w:rPr>
                <w:rFonts w:ascii="Tahoma" w:hAnsi="Tahoma" w:cs="Tahoma"/>
                <w:color w:val="000000"/>
                <w:sz w:val="18"/>
                <w:szCs w:val="18"/>
              </w:rPr>
              <w:t>MPa</w:t>
            </w:r>
            <w:proofErr w:type="spellEnd"/>
            <w:r w:rsidRPr="00167215">
              <w:rPr>
                <w:rFonts w:ascii="Tahoma" w:hAnsi="Tahoma" w:cs="Tahoma"/>
                <w:color w:val="000000"/>
                <w:sz w:val="18"/>
                <w:szCs w:val="18"/>
              </w:rPr>
              <w:t xml:space="preserve"> (o έως -0.075MPa) Βάρος 245gr</w:t>
            </w:r>
          </w:p>
          <w:p w:rsidR="00F54E3E" w:rsidRPr="00F54E3E" w:rsidRDefault="00F54E3E" w:rsidP="00167215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54E3E" w:rsidRPr="00F54E3E" w:rsidTr="000A4F13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:rsidR="00F54E3E" w:rsidRPr="00F54E3E" w:rsidRDefault="000E53E6" w:rsidP="00F54E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n-US"/>
              </w:rPr>
              <w:t>2</w:t>
            </w:r>
          </w:p>
        </w:tc>
        <w:tc>
          <w:tcPr>
            <w:tcW w:w="3261" w:type="dxa"/>
            <w:vAlign w:val="center"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54E3E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F54E3E">
              <w:rPr>
                <w:rFonts w:ascii="Tahoma" w:hAnsi="Tahoma" w:cs="Tahoma"/>
                <w:sz w:val="18"/>
                <w:szCs w:val="18"/>
                <w:lang w:val="en-US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54E3E" w:rsidRPr="00F54E3E" w:rsidRDefault="00F54E3E" w:rsidP="00F54E3E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54E3E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54E3E" w:rsidRDefault="00B43CAA" w:rsidP="00F54E3E"/>
    <w:sectPr w:rsidR="00B43CAA" w:rsidRPr="00F54E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E53E6"/>
    <w:rsid w:val="00167215"/>
    <w:rsid w:val="0080302B"/>
    <w:rsid w:val="00B43CAA"/>
    <w:rsid w:val="00D2557A"/>
    <w:rsid w:val="00F5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70B42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D9AA87E</Template>
  <TotalTime>1</TotalTime>
  <Pages>1</Pages>
  <Words>49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2025-11-20T11:13:00Z</dcterms:created>
  <dcterms:modified xsi:type="dcterms:W3CDTF">2025-11-20T11:13:00Z</dcterms:modified>
</cp:coreProperties>
</file>